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226" w:rsidRDefault="00EB2226" w:rsidP="00EB2226">
      <w:pPr>
        <w:pStyle w:val="Heading1"/>
        <w:jc w:val="center"/>
      </w:pPr>
      <w:r>
        <w:t>CONTRACT DE IMPRUMUT</w:t>
      </w:r>
    </w:p>
    <w:p w:rsidR="00EB2226" w:rsidRDefault="00EB2226" w:rsidP="00EB2226"/>
    <w:p w:rsidR="00EB2226" w:rsidRDefault="00EB2226" w:rsidP="00EB2226">
      <w:pPr>
        <w:pStyle w:val="Heading2"/>
      </w:pPr>
      <w:r>
        <w:t>I. PARTILE</w:t>
      </w:r>
    </w:p>
    <w:p w:rsidR="00EB2226" w:rsidRDefault="00EB2226" w:rsidP="00EB2226"/>
    <w:p w:rsidR="00EB2226" w:rsidRDefault="00EB2226" w:rsidP="00EB2226">
      <w:pPr>
        <w:pStyle w:val="Heading3"/>
      </w:pPr>
      <w:r>
        <w:t>Art. 1</w:t>
      </w:r>
    </w:p>
    <w:p w:rsidR="00EB2226" w:rsidRDefault="00EB2226" w:rsidP="00EB2226"/>
    <w:p w:rsidR="00EB2226" w:rsidRDefault="00EB2226" w:rsidP="00EB2226">
      <w:pPr>
        <w:spacing w:line="360" w:lineRule="auto"/>
      </w:pPr>
      <w:r>
        <w:t>Subsemnatul(a)______________________________, cu domiciliul in localitatea ___________________, str. _____________________________, nr____., bl. __., ap____</w:t>
      </w:r>
      <w:r w:rsidR="00E41F47">
        <w:t>_</w:t>
      </w:r>
      <w:r>
        <w:t xml:space="preserve">, jud. ______________, identificat cu B.I. seria___, nr_, eliberat de Politia _________, la data de _________, in calitate de </w:t>
      </w:r>
      <w:r w:rsidRPr="00EB2226">
        <w:rPr>
          <w:b/>
        </w:rPr>
        <w:t>IMPRUMUTATOR</w:t>
      </w:r>
    </w:p>
    <w:p w:rsidR="00EB2226" w:rsidRDefault="00E41F47" w:rsidP="00EB2226">
      <w:r>
        <w:t>si,</w:t>
      </w:r>
    </w:p>
    <w:p w:rsidR="00EB2226" w:rsidRDefault="00EB2226" w:rsidP="00EB2226">
      <w:pPr>
        <w:spacing w:line="360" w:lineRule="auto"/>
      </w:pPr>
      <w:r>
        <w:t>Subsemnatul(a)______</w:t>
      </w:r>
      <w:r w:rsidR="00E41F47">
        <w:t>_______________________</w:t>
      </w:r>
      <w:r>
        <w:t>, cu domiciliul in localitatea ______</w:t>
      </w:r>
      <w:r w:rsidR="00E41F47">
        <w:t>_____________</w:t>
      </w:r>
      <w:r>
        <w:t>, str. _________</w:t>
      </w:r>
      <w:r w:rsidR="00E41F47">
        <w:t>__________________</w:t>
      </w:r>
      <w:r>
        <w:t>, nr____., bl. __., ap____</w:t>
      </w:r>
      <w:r w:rsidR="00E41F47">
        <w:t>_</w:t>
      </w:r>
      <w:r>
        <w:t>, jud. _________</w:t>
      </w:r>
      <w:r w:rsidR="00E41F47">
        <w:t>_______</w:t>
      </w:r>
      <w:r>
        <w:t>, identificat cu B.I. seria_</w:t>
      </w:r>
      <w:r w:rsidR="00E41F47">
        <w:t>___</w:t>
      </w:r>
      <w:r>
        <w:t xml:space="preserve">, nr_, eliberat de Politia _________, la data de _________, in calitate de </w:t>
      </w:r>
      <w:r w:rsidRPr="00EB2226">
        <w:rPr>
          <w:b/>
        </w:rPr>
        <w:t>IMPRUMUTAT</w:t>
      </w:r>
    </w:p>
    <w:p w:rsidR="00EB2226" w:rsidRDefault="00EB2226" w:rsidP="00EB2226">
      <w:pPr>
        <w:pStyle w:val="Heading2"/>
      </w:pPr>
      <w:r>
        <w:t>II. OBIECTUL CONTRACTULUI</w:t>
      </w:r>
    </w:p>
    <w:p w:rsidR="00EB2226" w:rsidRDefault="00EB2226" w:rsidP="00EB2226"/>
    <w:p w:rsidR="00EB2226" w:rsidRDefault="00EB2226" w:rsidP="00EB2226">
      <w:pPr>
        <w:pStyle w:val="Heading3"/>
      </w:pPr>
      <w:r>
        <w:t>Art. 2</w:t>
      </w:r>
    </w:p>
    <w:p w:rsidR="00EB2226" w:rsidRDefault="00EB2226" w:rsidP="00EB2226"/>
    <w:p w:rsidR="00EB2226" w:rsidRDefault="00EB2226" w:rsidP="00EB2226">
      <w:r w:rsidRPr="00EB2226">
        <w:rPr>
          <w:b/>
        </w:rPr>
        <w:t>Imprumutul</w:t>
      </w:r>
      <w:r>
        <w:t xml:space="preserve"> sumei de ____________. lei/USD/Euro pana la data de ___/___/_______.</w:t>
      </w:r>
    </w:p>
    <w:p w:rsidR="00E41F47" w:rsidRDefault="00E41F47" w:rsidP="00EB2226"/>
    <w:p w:rsidR="00EB2226" w:rsidRDefault="00EB2226" w:rsidP="00EB2226">
      <w:pPr>
        <w:pStyle w:val="Heading2"/>
      </w:pPr>
      <w:r>
        <w:t>III. OBLIGATII SI DREPTURI</w:t>
      </w:r>
    </w:p>
    <w:p w:rsidR="00EB2226" w:rsidRDefault="00EB2226" w:rsidP="00EB2226"/>
    <w:p w:rsidR="00EB2226" w:rsidRDefault="00EB2226" w:rsidP="00E41F47">
      <w:pPr>
        <w:pStyle w:val="Heading3"/>
      </w:pPr>
      <w:r>
        <w:t>Art. 3</w:t>
      </w:r>
    </w:p>
    <w:p w:rsidR="00EB2226" w:rsidRDefault="00EB2226" w:rsidP="00EB2226">
      <w:r>
        <w:t>a) Obligatiile imprumutatorului:</w:t>
      </w:r>
    </w:p>
    <w:p w:rsidR="00EB2226" w:rsidRDefault="00EB2226" w:rsidP="00EB2226">
      <w:pPr>
        <w:pStyle w:val="ListParagraph"/>
        <w:numPr>
          <w:ilvl w:val="0"/>
          <w:numId w:val="3"/>
        </w:numPr>
      </w:pPr>
      <w:r>
        <w:t>nu va putea cere restituirea imprumutului inainte de termenul stabilit de parti in prezentul contract</w:t>
      </w:r>
    </w:p>
    <w:p w:rsidR="00EB2226" w:rsidRDefault="00EB2226" w:rsidP="00EB2226">
      <w:r>
        <w:t>b) Obligatiile imprumutatului:</w:t>
      </w:r>
    </w:p>
    <w:p w:rsidR="00EB2226" w:rsidRDefault="00EB2226" w:rsidP="00EB2226">
      <w:pPr>
        <w:pStyle w:val="ListParagraph"/>
        <w:numPr>
          <w:ilvl w:val="0"/>
          <w:numId w:val="3"/>
        </w:numPr>
      </w:pPr>
      <w:r>
        <w:t>va restitui imprumutul la termenul convenit in prezentul contract.</w:t>
      </w:r>
    </w:p>
    <w:p w:rsidR="00EB2226" w:rsidRDefault="00EB2226" w:rsidP="00EB2226">
      <w:r>
        <w:t>c) Drepturile imprumutatului:</w:t>
      </w:r>
    </w:p>
    <w:p w:rsidR="00EB2226" w:rsidRDefault="00EB2226" w:rsidP="00EB2226">
      <w:pPr>
        <w:pStyle w:val="ListParagraph"/>
        <w:numPr>
          <w:ilvl w:val="0"/>
          <w:numId w:val="3"/>
        </w:numPr>
      </w:pPr>
      <w:r>
        <w:t>poate restitui suma si inainte de termenul de rambursare a acesteia.</w:t>
      </w:r>
    </w:p>
    <w:p w:rsidR="00EB2226" w:rsidRDefault="00EB2226" w:rsidP="00EB2226"/>
    <w:p w:rsidR="00EB2226" w:rsidRDefault="00EB2226" w:rsidP="00EB2226">
      <w:pPr>
        <w:pStyle w:val="Heading2"/>
      </w:pPr>
      <w:r>
        <w:lastRenderedPageBreak/>
        <w:t>IV. RASPUNDEREA CONTRACTUALA</w:t>
      </w:r>
    </w:p>
    <w:p w:rsidR="00EB2226" w:rsidRDefault="00EB2226" w:rsidP="00EB2226"/>
    <w:p w:rsidR="00EB2226" w:rsidRDefault="00EB2226" w:rsidP="00EB2226">
      <w:pPr>
        <w:pStyle w:val="Heading3"/>
      </w:pPr>
      <w:r>
        <w:t>Art. 4</w:t>
      </w:r>
    </w:p>
    <w:p w:rsidR="00EB2226" w:rsidRDefault="00EB2226" w:rsidP="00EB2226"/>
    <w:p w:rsidR="00EB2226" w:rsidRDefault="00EB2226" w:rsidP="00EB2226">
      <w:r>
        <w:t>In cazul nerambursarii imprumutului la scadenta, imprumutatorul va fi in drept sa ceara executarea silita asupra patrimoniului debitorului, potrivit art.1718 C.civ., fara somatie, punere in intarziere sau chemare in judecata.</w:t>
      </w:r>
    </w:p>
    <w:p w:rsidR="00EB2226" w:rsidRDefault="00EB2226" w:rsidP="00EB2226"/>
    <w:p w:rsidR="00EB2226" w:rsidRDefault="00EB2226" w:rsidP="00EB2226">
      <w:pPr>
        <w:pStyle w:val="Heading2"/>
      </w:pPr>
      <w:r>
        <w:t>V. EXECUTAREA SILITA A CONTRACTULUI</w:t>
      </w:r>
    </w:p>
    <w:p w:rsidR="00EB2226" w:rsidRDefault="00EB2226" w:rsidP="00EB2226"/>
    <w:p w:rsidR="00EB2226" w:rsidRDefault="00EB2226" w:rsidP="00EB2226">
      <w:pPr>
        <w:pStyle w:val="Heading3"/>
      </w:pPr>
      <w:r>
        <w:t>Art. 5</w:t>
      </w:r>
    </w:p>
    <w:p w:rsidR="00EB2226" w:rsidRDefault="00EB2226" w:rsidP="00EB2226"/>
    <w:p w:rsidR="00EB2226" w:rsidRDefault="00EB2226" w:rsidP="00EB2226">
      <w:r>
        <w:t>Potrivit art.66 din Legea nr.36/1995, prezentul contract are valoare de titlu executoriu la data exigibilitatii creantei.</w:t>
      </w:r>
    </w:p>
    <w:p w:rsidR="00EB2226" w:rsidRDefault="00EB2226" w:rsidP="00EB2226"/>
    <w:p w:rsidR="00EB2226" w:rsidRDefault="00EB2226" w:rsidP="00EB2226">
      <w:pPr>
        <w:pStyle w:val="Heading2"/>
      </w:pPr>
      <w:r>
        <w:t>VI. FORTA MAJORA</w:t>
      </w:r>
    </w:p>
    <w:p w:rsidR="00EB2226" w:rsidRDefault="00EB2226" w:rsidP="00EB2226"/>
    <w:p w:rsidR="00EB2226" w:rsidRDefault="00EB2226" w:rsidP="00EB2226">
      <w:pPr>
        <w:pStyle w:val="Heading3"/>
      </w:pPr>
      <w:r>
        <w:t>Art. 6</w:t>
      </w:r>
    </w:p>
    <w:p w:rsidR="00EB2226" w:rsidRDefault="00EB2226" w:rsidP="00EB2226"/>
    <w:p w:rsidR="00EB2226" w:rsidRDefault="00EB2226" w:rsidP="00EB2226">
      <w:r>
        <w:t>Forta majora exonereaza partile de raspundere in cazul executarii necorespunzatoare sau cu intarziere a obligatiilor asumate prin prezentul contract. Prin forta majora se intelege un eveniment independent de vointa partilor, imprevizibil si insurmontabil, aparut dupa incheierea contractului si care impiedica partile sa-si execute obligatiile asumate</w:t>
      </w:r>
    </w:p>
    <w:p w:rsidR="00EB2226" w:rsidRDefault="00EB2226" w:rsidP="00EB2226"/>
    <w:p w:rsidR="00EB2226" w:rsidRDefault="00EB2226" w:rsidP="00EB2226">
      <w:pPr>
        <w:pStyle w:val="Heading2"/>
      </w:pPr>
      <w:r>
        <w:t>VII. LITIGII</w:t>
      </w:r>
    </w:p>
    <w:p w:rsidR="00EB2226" w:rsidRDefault="00EB2226" w:rsidP="00EB2226"/>
    <w:p w:rsidR="00EB2226" w:rsidRDefault="00EB2226" w:rsidP="00EB2226">
      <w:pPr>
        <w:pStyle w:val="Heading3"/>
      </w:pPr>
      <w:r>
        <w:t>Art. 7</w:t>
      </w:r>
    </w:p>
    <w:p w:rsidR="00EB2226" w:rsidRDefault="00EB2226" w:rsidP="00EB2226"/>
    <w:p w:rsidR="00EB2226" w:rsidRDefault="00EB2226" w:rsidP="00EB2226">
      <w:r>
        <w:t>Orice litigiu decurgand din sau in legatura cu acest contract se va solutiona de catre instantele judecatoresti competente.</w:t>
      </w:r>
    </w:p>
    <w:p w:rsidR="00EB2226" w:rsidRDefault="00EB2226" w:rsidP="00EB2226"/>
    <w:p w:rsidR="00EB2226" w:rsidRDefault="00EB2226" w:rsidP="00EB2226">
      <w:r>
        <w:t>Cheltuielile efectuate pentru autentificarea prezentului contract sunt suportate de _________________</w:t>
      </w:r>
    </w:p>
    <w:p w:rsidR="00EB2226" w:rsidRDefault="00EB2226" w:rsidP="00EB2226"/>
    <w:p w:rsidR="00EB2226" w:rsidRDefault="00EB2226" w:rsidP="00EB2226">
      <w:r>
        <w:lastRenderedPageBreak/>
        <w:t>Prezentul contract s-a incheiat pe data de ___/___/_____,in ___ exemplare</w:t>
      </w:r>
    </w:p>
    <w:p w:rsidR="00EB2226" w:rsidRDefault="00EB2226" w:rsidP="00EB2226"/>
    <w:p w:rsidR="00EB2226" w:rsidRDefault="00EB2226" w:rsidP="00EB2226">
      <w:r>
        <w:t xml:space="preserve"> </w:t>
      </w:r>
    </w:p>
    <w:p w:rsidR="00EB2226" w:rsidRDefault="00EB2226" w:rsidP="00EB2226"/>
    <w:p w:rsidR="002448A3" w:rsidRDefault="00EB2226" w:rsidP="00EB2226">
      <w:pPr>
        <w:rPr>
          <w:sz w:val="32"/>
          <w:szCs w:val="32"/>
        </w:rPr>
      </w:pPr>
      <w:r w:rsidRPr="00EB2226">
        <w:rPr>
          <w:sz w:val="32"/>
          <w:szCs w:val="32"/>
        </w:rPr>
        <w:t xml:space="preserve">IMPRUMUTAT                       </w:t>
      </w:r>
      <w:r>
        <w:rPr>
          <w:sz w:val="32"/>
          <w:szCs w:val="32"/>
        </w:rPr>
        <w:t xml:space="preserve">                              </w:t>
      </w:r>
      <w:r w:rsidRPr="00EB2226">
        <w:rPr>
          <w:sz w:val="32"/>
          <w:szCs w:val="32"/>
        </w:rPr>
        <w:t>IMPRUMUTATOR</w:t>
      </w:r>
    </w:p>
    <w:p w:rsidR="00EB2226" w:rsidRDefault="00EB2226" w:rsidP="00EB2226">
      <w:pPr>
        <w:rPr>
          <w:sz w:val="32"/>
          <w:szCs w:val="32"/>
        </w:rPr>
      </w:pPr>
    </w:p>
    <w:p w:rsidR="00EB2226" w:rsidRPr="00EB2226" w:rsidRDefault="00EB2226" w:rsidP="00EB2226">
      <w:pPr>
        <w:rPr>
          <w:sz w:val="32"/>
          <w:szCs w:val="32"/>
        </w:rPr>
      </w:pPr>
      <w:r>
        <w:rPr>
          <w:sz w:val="32"/>
          <w:szCs w:val="32"/>
        </w:rPr>
        <w:t>_____________________                                 ______________________</w:t>
      </w:r>
    </w:p>
    <w:sectPr w:rsidR="00EB2226" w:rsidRPr="00EB2226" w:rsidSect="00AF67C6">
      <w:footerReference w:type="default" r:id="rId7"/>
      <w:pgSz w:w="12240" w:h="15840"/>
      <w:pgMar w:top="567" w:right="1440" w:bottom="993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95F" w:rsidRDefault="00F0195F" w:rsidP="00021277">
      <w:pPr>
        <w:spacing w:after="0" w:line="240" w:lineRule="auto"/>
      </w:pPr>
      <w:r>
        <w:separator/>
      </w:r>
    </w:p>
  </w:endnote>
  <w:endnote w:type="continuationSeparator" w:id="0">
    <w:p w:rsidR="00F0195F" w:rsidRDefault="00F0195F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Default="00021277" w:rsidP="00E41F47"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41F47">
      <w:t xml:space="preserve">                                      </w:t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  <w:sdt>
      <w:sdtPr>
        <w:id w:val="250395305"/>
        <w:docPartObj>
          <w:docPartGallery w:val="Page Numbers (Top of Page)"/>
          <w:docPartUnique/>
        </w:docPartObj>
      </w:sdtPr>
      <w:sdtContent>
        <w:r w:rsidR="00E41F47">
          <w:t xml:space="preserve">                                                 Pag. </w:t>
        </w:r>
        <w:fldSimple w:instr=" PAGE ">
          <w:r w:rsidR="00E41F47">
            <w:rPr>
              <w:noProof/>
            </w:rPr>
            <w:t>1</w:t>
          </w:r>
        </w:fldSimple>
        <w:r w:rsidR="00E41F47">
          <w:t xml:space="preserve"> / </w:t>
        </w:r>
        <w:fldSimple w:instr=" NUMPAGES  ">
          <w:r w:rsidR="00E41F47">
            <w:rPr>
              <w:noProof/>
            </w:rPr>
            <w:t>3</w:t>
          </w:r>
        </w:fldSimple>
      </w:sdtContent>
    </w:sdt>
  </w:p>
  <w:p w:rsidR="00E41F47" w:rsidRDefault="00E41F47" w:rsidP="00E41F4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95F" w:rsidRDefault="00F0195F" w:rsidP="00021277">
      <w:pPr>
        <w:spacing w:after="0" w:line="240" w:lineRule="auto"/>
      </w:pPr>
      <w:r>
        <w:separator/>
      </w:r>
    </w:p>
  </w:footnote>
  <w:footnote w:type="continuationSeparator" w:id="0">
    <w:p w:rsidR="00F0195F" w:rsidRDefault="00F0195F" w:rsidP="00021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1D2B"/>
    <w:multiLevelType w:val="hybridMultilevel"/>
    <w:tmpl w:val="FECEED5C"/>
    <w:lvl w:ilvl="0" w:tplc="AE2A2F7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C0F47"/>
    <w:multiLevelType w:val="hybridMultilevel"/>
    <w:tmpl w:val="A998B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4B86BF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1F47"/>
    <w:rsid w:val="00017707"/>
    <w:rsid w:val="00021277"/>
    <w:rsid w:val="00054FBF"/>
    <w:rsid w:val="0008310E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41F47"/>
    <w:rsid w:val="00E71FA4"/>
    <w:rsid w:val="00E7407A"/>
    <w:rsid w:val="00E910EB"/>
    <w:rsid w:val="00E93C23"/>
    <w:rsid w:val="00EB2226"/>
    <w:rsid w:val="00EB3DDF"/>
    <w:rsid w:val="00EF0A2B"/>
    <w:rsid w:val="00EF1D97"/>
    <w:rsid w:val="00EF6984"/>
    <w:rsid w:val="00F0195F"/>
    <w:rsid w:val="00F03FF2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13"/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22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22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277"/>
  </w:style>
  <w:style w:type="paragraph" w:styleId="Footer">
    <w:name w:val="footer"/>
    <w:basedOn w:val="Normal"/>
    <w:link w:val="FooterChar"/>
    <w:uiPriority w:val="99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B22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W2007_3.dotx</Template>
  <TotalTime>19</TotalTime>
  <Pages>3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2013-04-09T13:04:00Z</dcterms:created>
  <dcterms:modified xsi:type="dcterms:W3CDTF">2013-04-09T13:23:00Z</dcterms:modified>
</cp:coreProperties>
</file>